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828" w:rsidRDefault="00754828" w:rsidP="00754828">
      <w:pPr>
        <w:spacing w:line="240" w:lineRule="auto"/>
        <w:jc w:val="center"/>
        <w:rPr>
          <w:b/>
          <w:u w:val="single"/>
        </w:rPr>
      </w:pPr>
      <w:r>
        <w:rPr>
          <w:b/>
          <w:u w:val="single"/>
        </w:rPr>
        <w:t xml:space="preserve">NORTHERN ZONE PONY CLUBS INC.                    </w:t>
      </w:r>
    </w:p>
    <w:p w:rsidR="00754828" w:rsidRDefault="00754828" w:rsidP="00B62AE2">
      <w:pPr>
        <w:spacing w:after="0" w:line="240" w:lineRule="auto"/>
        <w:jc w:val="center"/>
        <w:rPr>
          <w:b/>
        </w:rPr>
      </w:pPr>
      <w:r>
        <w:rPr>
          <w:b/>
        </w:rPr>
        <w:t>A0040207 Z</w:t>
      </w:r>
    </w:p>
    <w:p w:rsidR="00754828" w:rsidRDefault="00754828" w:rsidP="00B62AE2">
      <w:pPr>
        <w:spacing w:after="0" w:line="240" w:lineRule="auto"/>
        <w:jc w:val="center"/>
        <w:rPr>
          <w:b/>
        </w:rPr>
      </w:pPr>
      <w:r>
        <w:rPr>
          <w:b/>
        </w:rPr>
        <w:t>Of</w:t>
      </w:r>
    </w:p>
    <w:p w:rsidR="00754828" w:rsidRDefault="00754828" w:rsidP="00B62AE2">
      <w:pPr>
        <w:spacing w:after="0" w:line="240" w:lineRule="auto"/>
        <w:jc w:val="center"/>
        <w:rPr>
          <w:b/>
        </w:rPr>
      </w:pPr>
      <w:r>
        <w:rPr>
          <w:b/>
        </w:rPr>
        <w:t>Pony Club Association of Victoria Inc.</w:t>
      </w:r>
    </w:p>
    <w:p w:rsidR="00E83044" w:rsidRDefault="00E83044" w:rsidP="00B62AE2">
      <w:pPr>
        <w:spacing w:after="0" w:line="240" w:lineRule="auto"/>
        <w:jc w:val="center"/>
        <w:rPr>
          <w:b/>
        </w:rPr>
      </w:pPr>
    </w:p>
    <w:p w:rsidR="00E83044" w:rsidRDefault="00E83044" w:rsidP="00B62AE2">
      <w:pPr>
        <w:spacing w:after="0" w:line="240" w:lineRule="auto"/>
        <w:jc w:val="center"/>
        <w:rPr>
          <w:u w:val="single"/>
        </w:rPr>
      </w:pPr>
      <w:r>
        <w:rPr>
          <w:u w:val="single"/>
        </w:rPr>
        <w:t>Zone Representative Report DCI &amp; ZA Panel</w:t>
      </w:r>
    </w:p>
    <w:p w:rsidR="00E83044" w:rsidRDefault="00E83044" w:rsidP="00B62AE2">
      <w:pPr>
        <w:spacing w:after="0" w:line="240" w:lineRule="auto"/>
        <w:jc w:val="center"/>
        <w:rPr>
          <w:u w:val="single"/>
        </w:rPr>
      </w:pPr>
    </w:p>
    <w:p w:rsidR="00E83044" w:rsidRDefault="00E83044" w:rsidP="00E83044">
      <w:pPr>
        <w:spacing w:after="0" w:line="240" w:lineRule="auto"/>
      </w:pPr>
      <w:r>
        <w:t>My report will be mercifully brief for this meeting as the report to the Zone Committee was comprehensive and most items were dealt with a week ago.</w:t>
      </w:r>
    </w:p>
    <w:p w:rsidR="00E83044" w:rsidRDefault="00E83044" w:rsidP="00E83044">
      <w:pPr>
        <w:spacing w:after="0" w:line="240" w:lineRule="auto"/>
      </w:pPr>
    </w:p>
    <w:p w:rsidR="00E83044" w:rsidRDefault="00E83044" w:rsidP="00E83044">
      <w:pPr>
        <w:pStyle w:val="ListParagraph"/>
        <w:numPr>
          <w:ilvl w:val="0"/>
          <w:numId w:val="1"/>
        </w:numPr>
        <w:spacing w:after="0" w:line="240" w:lineRule="auto"/>
      </w:pPr>
      <w:r>
        <w:t>There is a need for a new secretary for the Panel. Short of handing in my resignation, it would be better for someone to offer to take over this position. I am currently doing more than I should and my ‘hats’ can cross over and be confusing. This is not an arduous job: it consists of a) taking minutes at the meeting b) writing up and distributing the minutes (some email and some snail mail) c) creating an agenda for the following meeting d) writing and presenting a report to the zone committee meetings and the AGM e) any letters pertaining to the deliberations of the Panel, of which there are few.</w:t>
      </w:r>
    </w:p>
    <w:p w:rsidR="00E83044" w:rsidRDefault="00E83044" w:rsidP="00E83044">
      <w:pPr>
        <w:pStyle w:val="ListParagraph"/>
        <w:numPr>
          <w:ilvl w:val="0"/>
          <w:numId w:val="1"/>
        </w:numPr>
        <w:spacing w:after="0" w:line="240" w:lineRule="auto"/>
      </w:pPr>
      <w:r>
        <w:t>Club visitors will be allocated at the next meeting so please think about which clubs you would like to</w:t>
      </w:r>
      <w:r w:rsidR="007E258D">
        <w:t xml:space="preserve"> be in charge of. Mostly visitors are physically close to their club but sometimes a change is appropriate as clubs needs (and yours) change. It would be appreciated if all visitors were able to assist with the matter of 24/7 insurance, which will be dealt with in detail in General Business.</w:t>
      </w:r>
    </w:p>
    <w:p w:rsidR="007E258D" w:rsidRDefault="00F44A57" w:rsidP="00E83044">
      <w:pPr>
        <w:pStyle w:val="ListParagraph"/>
        <w:numPr>
          <w:ilvl w:val="0"/>
          <w:numId w:val="1"/>
        </w:numPr>
        <w:spacing w:after="0" w:line="240" w:lineRule="auto"/>
      </w:pPr>
      <w:r>
        <w:t>This year is shaping up to be a busy one and we can only hope that what we do on this panel assists the clubs and riders in the pursuit of their interests.</w:t>
      </w:r>
    </w:p>
    <w:p w:rsidR="00F44A57" w:rsidRDefault="00F44A57" w:rsidP="00E83044">
      <w:pPr>
        <w:pStyle w:val="ListParagraph"/>
        <w:numPr>
          <w:ilvl w:val="0"/>
          <w:numId w:val="1"/>
        </w:numPr>
        <w:spacing w:after="0" w:line="240" w:lineRule="auto"/>
      </w:pPr>
      <w:r>
        <w:t xml:space="preserve">I am looking forward to my ‘first’ state championships this weekend. Ironically, the last time I went to one was 10 years ago when Edwina rode at Albury – our pony club swansong as a family. </w:t>
      </w:r>
      <w:r w:rsidR="00430C9F">
        <w:t xml:space="preserve"> Ten years later, I’m still at it!</w:t>
      </w:r>
    </w:p>
    <w:p w:rsidR="00430C9F" w:rsidRDefault="00430C9F" w:rsidP="00A52F4C">
      <w:pPr>
        <w:pStyle w:val="ListParagraph"/>
        <w:spacing w:after="0" w:line="240" w:lineRule="auto"/>
      </w:pPr>
    </w:p>
    <w:p w:rsidR="00A52F4C" w:rsidRPr="00A52F4C" w:rsidRDefault="00A52F4C" w:rsidP="00A52F4C">
      <w:pPr>
        <w:pStyle w:val="ListParagraph"/>
        <w:spacing w:after="0" w:line="240" w:lineRule="auto"/>
        <w:rPr>
          <w:u w:val="single"/>
        </w:rPr>
      </w:pPr>
      <w:r w:rsidRPr="00A52F4C">
        <w:rPr>
          <w:u w:val="single"/>
        </w:rPr>
        <w:t xml:space="preserve">Rosemary </w:t>
      </w:r>
      <w:proofErr w:type="spellStart"/>
      <w:r w:rsidRPr="00A52F4C">
        <w:rPr>
          <w:u w:val="single"/>
        </w:rPr>
        <w:t>Oram</w:t>
      </w:r>
      <w:proofErr w:type="spellEnd"/>
    </w:p>
    <w:p w:rsidR="00A52F4C" w:rsidRPr="00E83044" w:rsidRDefault="00A52F4C" w:rsidP="00A52F4C">
      <w:pPr>
        <w:pStyle w:val="ListParagraph"/>
        <w:spacing w:after="0" w:line="240" w:lineRule="auto"/>
      </w:pPr>
      <w:proofErr w:type="gramStart"/>
      <w:r>
        <w:t>24.02.2012.</w:t>
      </w:r>
      <w:proofErr w:type="gramEnd"/>
    </w:p>
    <w:sectPr w:rsidR="00A52F4C" w:rsidRPr="00E83044" w:rsidSect="00754828">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50645"/>
    <w:multiLevelType w:val="hybridMultilevel"/>
    <w:tmpl w:val="A27E4A5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1"/>
  <w:proofState w:spelling="clean" w:grammar="clean"/>
  <w:attachedTemplate r:id="rId1"/>
  <w:defaultTabStop w:val="720"/>
  <w:characterSpacingControl w:val="doNotCompress"/>
  <w:compat/>
  <w:rsids>
    <w:rsidRoot w:val="00E83044"/>
    <w:rsid w:val="00222E87"/>
    <w:rsid w:val="00430C9F"/>
    <w:rsid w:val="004F5055"/>
    <w:rsid w:val="00754828"/>
    <w:rsid w:val="007E258D"/>
    <w:rsid w:val="00A52F4C"/>
    <w:rsid w:val="00B62AE2"/>
    <w:rsid w:val="00E83044"/>
    <w:rsid w:val="00EE3850"/>
    <w:rsid w:val="00F44A5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0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8304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osemary\My%20Documents\DCIZA%20PANEL\NORTHERN%20ZONE%20PONY%20CLUBS%20IN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NORTHERN ZONE PONY CLUBS INC</Template>
  <TotalTime>42</TotalTime>
  <Pages>1</Pages>
  <Words>254</Words>
  <Characters>1453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2012-02-24T01:21:00Z</dcterms:created>
  <dcterms:modified xsi:type="dcterms:W3CDTF">2012-02-24T02:03:00Z</dcterms:modified>
</cp:coreProperties>
</file>