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right" w:tblpY="1141"/>
        <w:tblW w:w="0" w:type="auto"/>
        <w:tblLook w:val="04A0" w:firstRow="1" w:lastRow="0" w:firstColumn="1" w:lastColumn="0" w:noHBand="0" w:noVBand="1"/>
      </w:tblPr>
      <w:tblGrid>
        <w:gridCol w:w="5637"/>
        <w:gridCol w:w="2364"/>
      </w:tblGrid>
      <w:tr w:rsidR="00632FD3" w:rsidTr="00632FD3">
        <w:trPr>
          <w:trHeight w:val="80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632FD3" w:rsidRDefault="00632FD3" w:rsidP="00632FD3">
            <w:r>
              <w:t>Northern Zone</w:t>
            </w:r>
          </w:p>
          <w:p w:rsidR="00632FD3" w:rsidRDefault="00632FD3" w:rsidP="00632FD3">
            <w:r>
              <w:t>Of PCAV Inc.</w:t>
            </w:r>
          </w:p>
          <w:p w:rsidR="00632FD3" w:rsidRDefault="00632FD3" w:rsidP="00632FD3">
            <w:r>
              <w:t>Inc.  0040207 Z</w:t>
            </w:r>
          </w:p>
          <w:p w:rsidR="00632FD3" w:rsidRDefault="00632FD3" w:rsidP="00632FD3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:rsidR="00632FD3" w:rsidRDefault="00632FD3" w:rsidP="00632FD3">
            <w:r>
              <w:t>Rosemary Oram</w:t>
            </w:r>
          </w:p>
          <w:p w:rsidR="00632FD3" w:rsidRDefault="00632FD3" w:rsidP="00632FD3">
            <w:r>
              <w:t>PO BOX 440</w:t>
            </w:r>
          </w:p>
          <w:p w:rsidR="00632FD3" w:rsidRDefault="00632FD3" w:rsidP="00632FD3">
            <w:r>
              <w:t>Mooroopna VIC 3629</w:t>
            </w:r>
          </w:p>
          <w:p w:rsidR="00632FD3" w:rsidRDefault="00632FD3" w:rsidP="00632FD3">
            <w:r>
              <w:t>rroram@bigpond.com</w:t>
            </w:r>
          </w:p>
        </w:tc>
      </w:tr>
    </w:tbl>
    <w:p w:rsidR="00632FD3" w:rsidRDefault="00E01BD3"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7DD92EE2" wp14:editId="0FE8974E">
            <wp:simplePos x="0" y="0"/>
            <wp:positionH relativeFrom="column">
              <wp:posOffset>-196850</wp:posOffset>
            </wp:positionH>
            <wp:positionV relativeFrom="paragraph">
              <wp:posOffset>-43815</wp:posOffset>
            </wp:positionV>
            <wp:extent cx="1514475" cy="1190625"/>
            <wp:effectExtent l="0" t="0" r="0" b="0"/>
            <wp:wrapSquare wrapText="bothSides"/>
            <wp:docPr id="1" name="Picture 0" descr="Northern Zon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ern Zone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2FD3" w:rsidRDefault="00632FD3">
      <w:pPr>
        <w:rPr>
          <w:i/>
        </w:rPr>
      </w:pPr>
    </w:p>
    <w:p w:rsidR="00136ADF" w:rsidRDefault="0065435D">
      <w:pPr>
        <w:rPr>
          <w:i/>
        </w:rPr>
      </w:pPr>
      <w:r>
        <w:rPr>
          <w:i/>
        </w:rPr>
        <w:t xml:space="preserve">The </w:t>
      </w:r>
      <w:r>
        <w:rPr>
          <w:b/>
          <w:i/>
        </w:rPr>
        <w:t>Club Visitor Scheme</w:t>
      </w:r>
      <w:r>
        <w:rPr>
          <w:i/>
        </w:rPr>
        <w:t xml:space="preserve"> is a PCAV initiative whereby each club is assigned a DCI or ZA to assist them if the need arises. The Club Visitor should be contacted in the first instance if a club requires independent advice on matters of procedure, protocol, conduct of rallies, conflict resolution etc. A Club Visitor can also conduct a formal (but friendly) visit to a rally. They could also be invited to the club AGM to take the chair for the election of Office Bearers. The Club Visitor is a direct link to the Zone Representative and the Zone Executive.</w:t>
      </w:r>
    </w:p>
    <w:p w:rsidR="00632FD3" w:rsidRDefault="00632FD3">
      <w:pPr>
        <w:rPr>
          <w:i/>
        </w:rPr>
      </w:pPr>
      <w:bookmarkStart w:id="0" w:name="_GoBack"/>
      <w:bookmarkEnd w:id="0"/>
    </w:p>
    <w:tbl>
      <w:tblPr>
        <w:tblStyle w:val="TableGrid"/>
        <w:tblW w:w="0" w:type="auto"/>
        <w:tblInd w:w="613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65435D" w:rsidTr="00632FD3">
        <w:tc>
          <w:tcPr>
            <w:tcW w:w="3080" w:type="dxa"/>
          </w:tcPr>
          <w:p w:rsidR="0065435D" w:rsidRPr="00632FD3" w:rsidRDefault="0065435D" w:rsidP="0065435D">
            <w:pPr>
              <w:jc w:val="center"/>
              <w:rPr>
                <w:b/>
                <w:sz w:val="24"/>
              </w:rPr>
            </w:pPr>
            <w:r w:rsidRPr="00632FD3">
              <w:rPr>
                <w:b/>
                <w:sz w:val="24"/>
              </w:rPr>
              <w:t>CLUB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jc w:val="center"/>
              <w:rPr>
                <w:b/>
                <w:sz w:val="24"/>
              </w:rPr>
            </w:pPr>
            <w:r w:rsidRPr="00632FD3">
              <w:rPr>
                <w:b/>
                <w:sz w:val="24"/>
              </w:rPr>
              <w:t>VISITOR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jc w:val="center"/>
              <w:rPr>
                <w:sz w:val="24"/>
              </w:rPr>
            </w:pPr>
            <w:r w:rsidRPr="00632FD3">
              <w:rPr>
                <w:b/>
                <w:sz w:val="24"/>
              </w:rPr>
              <w:t>CONTACT DETAILS</w:t>
            </w:r>
          </w:p>
        </w:tc>
      </w:tr>
      <w:tr w:rsidR="0065435D" w:rsidTr="00632FD3">
        <w:tc>
          <w:tcPr>
            <w:tcW w:w="3080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Balranald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Fiona Matheson ZA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03 5033 0142</w:t>
            </w:r>
          </w:p>
        </w:tc>
      </w:tr>
      <w:tr w:rsidR="0065435D" w:rsidTr="00632FD3">
        <w:tc>
          <w:tcPr>
            <w:tcW w:w="3080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Bamawm Extension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Dorothy Miles DCI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03 5852 2538</w:t>
            </w:r>
          </w:p>
        </w:tc>
      </w:tr>
      <w:tr w:rsidR="0065435D" w:rsidTr="00632FD3">
        <w:tc>
          <w:tcPr>
            <w:tcW w:w="3080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Barham-Koondrook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Rosemary Oram ZA</w:t>
            </w:r>
          </w:p>
        </w:tc>
        <w:tc>
          <w:tcPr>
            <w:tcW w:w="3081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03 5829 0628</w:t>
            </w:r>
          </w:p>
        </w:tc>
      </w:tr>
      <w:tr w:rsidR="0065435D" w:rsidTr="00632FD3">
        <w:tc>
          <w:tcPr>
            <w:tcW w:w="3080" w:type="dxa"/>
          </w:tcPr>
          <w:p w:rsidR="0065435D" w:rsidRPr="00632FD3" w:rsidRDefault="0065435D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Bunbartha</w:t>
            </w:r>
          </w:p>
        </w:tc>
        <w:tc>
          <w:tcPr>
            <w:tcW w:w="3081" w:type="dxa"/>
          </w:tcPr>
          <w:p w:rsidR="0065435D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</w:t>
            </w:r>
            <w:r w:rsidR="0089054B" w:rsidRPr="00632FD3">
              <w:rPr>
                <w:sz w:val="24"/>
              </w:rPr>
              <w:t>iss Frances Corry DCI</w:t>
            </w:r>
          </w:p>
        </w:tc>
        <w:tc>
          <w:tcPr>
            <w:tcW w:w="3081" w:type="dxa"/>
          </w:tcPr>
          <w:p w:rsidR="0065435D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</w:t>
            </w:r>
            <w:r w:rsidR="0089054B" w:rsidRPr="00632FD3">
              <w:rPr>
                <w:sz w:val="24"/>
              </w:rPr>
              <w:t>3 5869 3257 (AH)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Cobram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</w:t>
            </w:r>
            <w:r w:rsidR="0089054B" w:rsidRPr="00632FD3">
              <w:rPr>
                <w:sz w:val="24"/>
              </w:rPr>
              <w:t>rs Janny Miller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</w:t>
            </w:r>
            <w:r w:rsidR="0089054B" w:rsidRPr="00632FD3">
              <w:rPr>
                <w:sz w:val="24"/>
              </w:rPr>
              <w:t>428 691 201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Cohuna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Bev Parsons DCI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03 5852 2998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Deniliquin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Bronwyn Glenn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03 5887 5280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Echuca (in Recess 13/14)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Bev Parsons DCI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03 5852 2998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Finley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 xml:space="preserve">Mrs Bronwyn </w:t>
            </w:r>
            <w:proofErr w:type="spellStart"/>
            <w:r w:rsidRPr="00632FD3">
              <w:rPr>
                <w:sz w:val="24"/>
              </w:rPr>
              <w:t>Bourchier</w:t>
            </w:r>
            <w:proofErr w:type="spellEnd"/>
            <w:r w:rsidRPr="00632FD3">
              <w:rPr>
                <w:sz w:val="24"/>
              </w:rPr>
              <w:t xml:space="preserve">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03 5881 1357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Hay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 xml:space="preserve">Mrs Bronwyn </w:t>
            </w:r>
            <w:proofErr w:type="spellStart"/>
            <w:r w:rsidRPr="00632FD3">
              <w:rPr>
                <w:sz w:val="24"/>
              </w:rPr>
              <w:t>Bourchier</w:t>
            </w:r>
            <w:proofErr w:type="spellEnd"/>
            <w:r w:rsidRPr="00632FD3">
              <w:rPr>
                <w:sz w:val="24"/>
              </w:rPr>
              <w:t xml:space="preserve"> ZA</w:t>
            </w:r>
          </w:p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Bronwyn Glenn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03 5881 1357</w:t>
            </w:r>
          </w:p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03 5887 5280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Invergordon-Katandra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 Morris Brown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5867 3232 (AH)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Kerang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Miss Frances Corry DCI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5869 3257 (AH)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Kyabram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Ms Janny Miller ZA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0428 691 201</w:t>
            </w:r>
          </w:p>
        </w:tc>
      </w:tr>
      <w:tr w:rsidR="008934CA" w:rsidTr="00632FD3">
        <w:tc>
          <w:tcPr>
            <w:tcW w:w="3080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Lockington</w:t>
            </w:r>
          </w:p>
        </w:tc>
        <w:tc>
          <w:tcPr>
            <w:tcW w:w="3081" w:type="dxa"/>
          </w:tcPr>
          <w:p w:rsidR="008934CA" w:rsidRPr="00632FD3" w:rsidRDefault="008934CA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Megan Appleby ZA</w:t>
            </w:r>
          </w:p>
        </w:tc>
        <w:tc>
          <w:tcPr>
            <w:tcW w:w="3081" w:type="dxa"/>
          </w:tcPr>
          <w:p w:rsidR="008934CA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03 5456 8323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Macorna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 Morris Brown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5867 3232 (AH)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Mildura-Alcheringa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Fiona Matheson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03 5033 0142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Nathalia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Rosemary Oram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03 5829 0628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Nyah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 xml:space="preserve">Ms </w:t>
            </w:r>
            <w:proofErr w:type="spellStart"/>
            <w:r w:rsidRPr="00632FD3">
              <w:rPr>
                <w:sz w:val="24"/>
              </w:rPr>
              <w:t>Wyn</w:t>
            </w:r>
            <w:proofErr w:type="spellEnd"/>
            <w:r w:rsidRPr="00632FD3">
              <w:rPr>
                <w:sz w:val="24"/>
              </w:rPr>
              <w:t xml:space="preserve"> Scott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03 5020 1007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Robinvale – Euston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 xml:space="preserve">Mrs Bette </w:t>
            </w:r>
            <w:proofErr w:type="spellStart"/>
            <w:r w:rsidRPr="00632FD3">
              <w:rPr>
                <w:sz w:val="24"/>
              </w:rPr>
              <w:t>Scougall</w:t>
            </w:r>
            <w:proofErr w:type="spellEnd"/>
            <w:r w:rsidRPr="00632FD3">
              <w:rPr>
                <w:sz w:val="24"/>
              </w:rPr>
              <w:t xml:space="preserve">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03 5037 6420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Rochester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Dorothy Miles DCI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03 5852 2538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Swan Hill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Bronwyn Glenn ZA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03 5887 5280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Tatura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Dorothy Miles DCI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03 5852 2538</w:t>
            </w:r>
          </w:p>
        </w:tc>
      </w:tr>
      <w:tr w:rsidR="003A625B" w:rsidTr="00632FD3">
        <w:tc>
          <w:tcPr>
            <w:tcW w:w="3080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Tocumwal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Mrs Rosemary Oram</w:t>
            </w:r>
          </w:p>
        </w:tc>
        <w:tc>
          <w:tcPr>
            <w:tcW w:w="3081" w:type="dxa"/>
          </w:tcPr>
          <w:p w:rsidR="003A625B" w:rsidRPr="00632FD3" w:rsidRDefault="003A625B" w:rsidP="0065435D">
            <w:pPr>
              <w:rPr>
                <w:sz w:val="24"/>
              </w:rPr>
            </w:pPr>
            <w:r w:rsidRPr="00632FD3">
              <w:rPr>
                <w:sz w:val="24"/>
              </w:rPr>
              <w:t>03 5829 0628</w:t>
            </w:r>
          </w:p>
        </w:tc>
      </w:tr>
    </w:tbl>
    <w:p w:rsidR="0065435D" w:rsidRPr="0065435D" w:rsidRDefault="0065435D"/>
    <w:p w:rsidR="00136ADF" w:rsidRPr="00136ADF" w:rsidRDefault="00136ADF">
      <w:pPr>
        <w:rPr>
          <w:vertAlign w:val="subscript"/>
        </w:rPr>
      </w:pPr>
    </w:p>
    <w:p w:rsidR="00136ADF" w:rsidRDefault="00136ADF"/>
    <w:p w:rsidR="00136ADF" w:rsidRDefault="00136ADF"/>
    <w:p w:rsidR="00136ADF" w:rsidRDefault="00136ADF"/>
    <w:sectPr w:rsidR="00136ADF" w:rsidSect="00632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2"/>
  </w:compat>
  <w:rsids>
    <w:rsidRoot w:val="0065435D"/>
    <w:rsid w:val="00065451"/>
    <w:rsid w:val="000F4DD2"/>
    <w:rsid w:val="0012191B"/>
    <w:rsid w:val="00136ADF"/>
    <w:rsid w:val="003A625B"/>
    <w:rsid w:val="004F5A49"/>
    <w:rsid w:val="00632FD3"/>
    <w:rsid w:val="0065435D"/>
    <w:rsid w:val="0089054B"/>
    <w:rsid w:val="008934CA"/>
    <w:rsid w:val="009F44DD"/>
    <w:rsid w:val="00C2008E"/>
    <w:rsid w:val="00CF314A"/>
    <w:rsid w:val="00DD5344"/>
    <w:rsid w:val="00E0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A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Zone%20Representative\Northern%20Zone%20Logo%20with%20Tab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55EC7-E10E-4D9A-A585-F7C9BAB3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Northern Zone Logo with Table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 Oram</dc:creator>
  <cp:lastModifiedBy>Irene</cp:lastModifiedBy>
  <cp:revision>2</cp:revision>
  <dcterms:created xsi:type="dcterms:W3CDTF">2014-02-08T04:10:00Z</dcterms:created>
  <dcterms:modified xsi:type="dcterms:W3CDTF">2014-02-08T04:10:00Z</dcterms:modified>
</cp:coreProperties>
</file>